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50A4D" w14:textId="1A5333A3" w:rsidR="00A56CFA" w:rsidRDefault="00A56CFA" w:rsidP="00A56CFA">
      <w:pPr>
        <w:pStyle w:val="NoSpacing"/>
      </w:pPr>
      <w:r>
        <w:rPr>
          <w:u w:val="single"/>
        </w:rPr>
        <w:t>Thomas CHAMBERLAYN</w:t>
      </w:r>
      <w:r>
        <w:t xml:space="preserve">     </w:t>
      </w:r>
      <w:proofErr w:type="gramStart"/>
      <w:r>
        <w:t xml:space="preserve">   (</w:t>
      </w:r>
      <w:proofErr w:type="gramEnd"/>
      <w:r>
        <w:t>fl.1420</w:t>
      </w:r>
      <w:r w:rsidR="00FE5F04">
        <w:t>-3</w:t>
      </w:r>
      <w:r>
        <w:t>)</w:t>
      </w:r>
    </w:p>
    <w:p w14:paraId="2699158C" w14:textId="77777777" w:rsidR="00A56CFA" w:rsidRDefault="00A56CFA" w:rsidP="00A56CFA">
      <w:pPr>
        <w:pStyle w:val="NoSpacing"/>
      </w:pPr>
    </w:p>
    <w:p w14:paraId="59DC7326" w14:textId="77777777" w:rsidR="00A56CFA" w:rsidRDefault="00A56CFA" w:rsidP="00A56CFA">
      <w:pPr>
        <w:pStyle w:val="NoSpacing"/>
      </w:pPr>
    </w:p>
    <w:p w14:paraId="793A6A18" w14:textId="77777777" w:rsidR="00A56CFA" w:rsidRDefault="00A56CFA" w:rsidP="00A56CFA">
      <w:pPr>
        <w:pStyle w:val="NoSpacing"/>
      </w:pPr>
      <w:r>
        <w:t>14 Nov.1420</w:t>
      </w:r>
      <w:r>
        <w:tab/>
        <w:t>He was a juror on the inquisition post mortem held in Guildford, Surrey,</w:t>
      </w:r>
    </w:p>
    <w:p w14:paraId="51050D22" w14:textId="77777777" w:rsidR="00A56CFA" w:rsidRDefault="00A56CFA" w:rsidP="00A56CFA">
      <w:pPr>
        <w:pStyle w:val="NoSpacing"/>
      </w:pPr>
      <w:r>
        <w:tab/>
      </w:r>
      <w:r>
        <w:tab/>
        <w:t xml:space="preserve">into lands of the late Thomas de </w:t>
      </w:r>
      <w:proofErr w:type="spellStart"/>
      <w:r>
        <w:t>Wyntreshull</w:t>
      </w:r>
      <w:proofErr w:type="spellEnd"/>
      <w:r>
        <w:t>(q.v.).</w:t>
      </w:r>
    </w:p>
    <w:p w14:paraId="49D5B947" w14:textId="75BEF441" w:rsidR="00A56CFA" w:rsidRDefault="00A56CFA" w:rsidP="00A56CF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21-563)</w:t>
      </w:r>
    </w:p>
    <w:p w14:paraId="4CE75127" w14:textId="77777777" w:rsidR="00FE5F04" w:rsidRDefault="00FE5F04" w:rsidP="00FE5F04">
      <w:pPr>
        <w:pStyle w:val="NoSpacing"/>
      </w:pPr>
      <w:r>
        <w:t>10 Nov.1423</w:t>
      </w:r>
      <w:r>
        <w:tab/>
        <w:t>He was a juror on the inquisition post mortem held in Guildford, Surrey,</w:t>
      </w:r>
    </w:p>
    <w:p w14:paraId="612129B8" w14:textId="77777777" w:rsidR="00FE5F04" w:rsidRDefault="00FE5F04" w:rsidP="00FE5F04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14:paraId="39AD6ACF" w14:textId="504A6EE7" w:rsidR="00FE5F04" w:rsidRDefault="00FE5F04" w:rsidP="00FE5F0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22-281)</w:t>
      </w:r>
    </w:p>
    <w:p w14:paraId="2731B029" w14:textId="77777777" w:rsidR="00A56CFA" w:rsidRDefault="00A56CFA" w:rsidP="00A56CFA">
      <w:pPr>
        <w:pStyle w:val="NoSpacing"/>
      </w:pPr>
    </w:p>
    <w:p w14:paraId="383FE6CB" w14:textId="77777777" w:rsidR="00A56CFA" w:rsidRDefault="00A56CFA" w:rsidP="00A56CFA">
      <w:pPr>
        <w:pStyle w:val="NoSpacing"/>
      </w:pPr>
    </w:p>
    <w:p w14:paraId="0685C1AE" w14:textId="04F0BB1A" w:rsidR="00A56CFA" w:rsidRDefault="00A56CFA" w:rsidP="00A56CFA">
      <w:pPr>
        <w:pStyle w:val="NoSpacing"/>
      </w:pPr>
      <w:r>
        <w:t>6 October 2016</w:t>
      </w:r>
    </w:p>
    <w:p w14:paraId="2246817B" w14:textId="24EC2D3C" w:rsidR="00FE5F04" w:rsidRDefault="00FE5F04" w:rsidP="00A56CFA">
      <w:pPr>
        <w:pStyle w:val="NoSpacing"/>
      </w:pPr>
      <w:r>
        <w:t>18 May 2018</w:t>
      </w:r>
      <w:bookmarkStart w:id="0" w:name="_GoBack"/>
      <w:bookmarkEnd w:id="0"/>
    </w:p>
    <w:p w14:paraId="5463F212" w14:textId="77777777" w:rsidR="006B2F86" w:rsidRPr="00A56CFA" w:rsidRDefault="00FE5F04" w:rsidP="00E71FC3">
      <w:pPr>
        <w:pStyle w:val="NoSpacing"/>
      </w:pPr>
    </w:p>
    <w:sectPr w:rsidR="006B2F86" w:rsidRPr="00A56C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D2CFB" w14:textId="77777777" w:rsidR="00A56CFA" w:rsidRDefault="00A56CFA" w:rsidP="00E71FC3">
      <w:pPr>
        <w:spacing w:after="0" w:line="240" w:lineRule="auto"/>
      </w:pPr>
      <w:r>
        <w:separator/>
      </w:r>
    </w:p>
  </w:endnote>
  <w:endnote w:type="continuationSeparator" w:id="0">
    <w:p w14:paraId="6D2C9BD1" w14:textId="77777777" w:rsidR="00A56CFA" w:rsidRDefault="00A56C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CBD1D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A8FC8" w14:textId="77777777" w:rsidR="00A56CFA" w:rsidRDefault="00A56CFA" w:rsidP="00E71FC3">
      <w:pPr>
        <w:spacing w:after="0" w:line="240" w:lineRule="auto"/>
      </w:pPr>
      <w:r>
        <w:separator/>
      </w:r>
    </w:p>
  </w:footnote>
  <w:footnote w:type="continuationSeparator" w:id="0">
    <w:p w14:paraId="694E54F7" w14:textId="77777777" w:rsidR="00A56CFA" w:rsidRDefault="00A56C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FA"/>
    <w:rsid w:val="001A7C09"/>
    <w:rsid w:val="00733BE7"/>
    <w:rsid w:val="00A56CFA"/>
    <w:rsid w:val="00AB52E8"/>
    <w:rsid w:val="00B16D3F"/>
    <w:rsid w:val="00E71FC3"/>
    <w:rsid w:val="00EF4813"/>
    <w:rsid w:val="00FE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D854F"/>
  <w15:chartTrackingRefBased/>
  <w15:docId w15:val="{4B89FBCB-8020-4B61-BA90-83003FF1E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2016-10-06T20:27:00Z</dcterms:created>
  <dcterms:modified xsi:type="dcterms:W3CDTF">2018-05-18T07:42:00Z</dcterms:modified>
</cp:coreProperties>
</file>